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5848" w:rsidRPr="00E32469" w:rsidRDefault="00195848" w:rsidP="006C0B77">
      <w:pPr>
        <w:spacing w:after="0"/>
        <w:ind w:firstLine="709"/>
        <w:jc w:val="both"/>
      </w:pPr>
      <w:r>
        <w:t xml:space="preserve">Инструкция по первичной простой настройке </w:t>
      </w:r>
      <w:r>
        <w:rPr>
          <w:lang w:val="en-US"/>
        </w:rPr>
        <w:t>DRM</w:t>
      </w:r>
      <w:r w:rsidRPr="009C42C8">
        <w:t>-</w:t>
      </w:r>
      <w:r>
        <w:rPr>
          <w:lang w:val="en-US"/>
        </w:rPr>
        <w:t>PlayLite</w:t>
      </w:r>
      <w:r>
        <w:t xml:space="preserve"> для </w:t>
      </w:r>
      <w:r>
        <w:rPr>
          <w:lang w:val="en-US"/>
        </w:rPr>
        <w:t>AndroidTV</w:t>
      </w:r>
    </w:p>
    <w:p w:rsidR="00195848" w:rsidRDefault="00195848" w:rsidP="006C0B77">
      <w:pPr>
        <w:spacing w:after="0"/>
        <w:ind w:firstLine="709"/>
        <w:jc w:val="both"/>
      </w:pPr>
    </w:p>
    <w:p w:rsidR="00195848" w:rsidRPr="007777FE" w:rsidRDefault="00195848" w:rsidP="007777FE">
      <w:pPr>
        <w:spacing w:after="0"/>
        <w:ind w:firstLine="709"/>
        <w:jc w:val="both"/>
      </w:pPr>
      <w:r>
        <w:t>*Примечание</w:t>
      </w:r>
      <w:r w:rsidRPr="007777FE">
        <w:t xml:space="preserve">: </w:t>
      </w:r>
      <w:r>
        <w:t xml:space="preserve">подключить </w:t>
      </w:r>
      <w:r>
        <w:rPr>
          <w:lang w:val="en-US"/>
        </w:rPr>
        <w:t>XiaomimiTVstick</w:t>
      </w:r>
      <w:r w:rsidRPr="009C42C8">
        <w:t xml:space="preserve"> 4</w:t>
      </w:r>
      <w:r>
        <w:rPr>
          <w:lang w:val="en-US"/>
        </w:rPr>
        <w:t>k</w:t>
      </w:r>
      <w:r>
        <w:t xml:space="preserve"> к ПК по кабелю не получится, т.к. </w:t>
      </w:r>
      <w:r>
        <w:rPr>
          <w:lang w:val="en-US"/>
        </w:rPr>
        <w:t>micro</w:t>
      </w:r>
      <w:r w:rsidRPr="007777FE">
        <w:t>-</w:t>
      </w:r>
      <w:r>
        <w:rPr>
          <w:lang w:val="en-US"/>
        </w:rPr>
        <w:t>usb</w:t>
      </w:r>
      <w:r>
        <w:t>порт в приставке предназначен только для питания.</w:t>
      </w:r>
    </w:p>
    <w:p w:rsidR="00195848" w:rsidRDefault="00195848" w:rsidP="007777FE">
      <w:pPr>
        <w:spacing w:after="0"/>
        <w:ind w:firstLine="709"/>
        <w:jc w:val="both"/>
      </w:pPr>
      <w:r w:rsidRPr="00E32469">
        <w:rPr>
          <w:b/>
          <w:sz w:val="32"/>
        </w:rPr>
        <w:t>1 способ:</w:t>
      </w:r>
      <w:r>
        <w:rPr>
          <w:b/>
          <w:sz w:val="32"/>
        </w:rPr>
        <w:t xml:space="preserve"> </w:t>
      </w:r>
      <w:r>
        <w:t>скачать файловый менеджер</w:t>
      </w:r>
      <w:r>
        <w:rPr>
          <w:lang w:val="en-US"/>
        </w:rPr>
        <w:t>FXFileExplorer</w:t>
      </w:r>
      <w:r>
        <w:t xml:space="preserve"> из </w:t>
      </w:r>
      <w:r>
        <w:rPr>
          <w:lang w:val="en-US"/>
        </w:rPr>
        <w:t>GooglePlay</w:t>
      </w:r>
      <w:r>
        <w:t xml:space="preserve">на приставке/телевизоре. </w:t>
      </w:r>
    </w:p>
    <w:p w:rsidR="00195848" w:rsidRDefault="00195848" w:rsidP="007777FE">
      <w:pPr>
        <w:spacing w:after="0"/>
        <w:ind w:firstLine="709"/>
        <w:jc w:val="both"/>
      </w:pPr>
    </w:p>
    <w:p w:rsidR="00195848" w:rsidRDefault="00195848" w:rsidP="007777FE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194.25pt;height:163.5pt;visibility:visible">
            <v:imagedata r:id="rId4" o:title=""/>
          </v:shape>
        </w:pict>
      </w:r>
    </w:p>
    <w:p w:rsidR="00195848" w:rsidRDefault="00195848" w:rsidP="007777FE">
      <w:pPr>
        <w:spacing w:after="0"/>
        <w:ind w:firstLine="709"/>
      </w:pPr>
    </w:p>
    <w:p w:rsidR="00195848" w:rsidRDefault="00195848" w:rsidP="007777FE">
      <w:pPr>
        <w:spacing w:after="0"/>
        <w:ind w:firstLine="709"/>
      </w:pPr>
      <w:r>
        <w:t>Принимаем соглашение. Разрешаем доступ к файлам и папкам.</w:t>
      </w:r>
    </w:p>
    <w:p w:rsidR="00195848" w:rsidRPr="007777FE" w:rsidRDefault="00195848" w:rsidP="00DF7B5F">
      <w:pPr>
        <w:spacing w:after="0"/>
        <w:jc w:val="center"/>
      </w:pPr>
      <w:r w:rsidRPr="009A51EB">
        <w:rPr>
          <w:noProof/>
          <w:lang w:eastAsia="ru-RU"/>
        </w:rPr>
        <w:pict>
          <v:shape id="_x0000_i1026" type="#_x0000_t75" style="width:161.25pt;height:309.75pt;visibility:visible">
            <v:imagedata r:id="rId5" o:title="" croptop="2644f" cropbottom="4116f"/>
          </v:shape>
        </w:pict>
      </w:r>
      <w:r w:rsidRPr="009A51EB">
        <w:rPr>
          <w:noProof/>
          <w:lang w:eastAsia="ru-RU"/>
        </w:rPr>
        <w:pict>
          <v:shape id="_x0000_i1027" type="#_x0000_t75" style="width:161.25pt;height:322.5pt;visibility:visible">
            <v:imagedata r:id="rId6" o:title="" croptop="2959f" cropbottom="3701f"/>
          </v:shape>
        </w:pict>
      </w:r>
      <w:r w:rsidRPr="009A51EB">
        <w:rPr>
          <w:noProof/>
          <w:lang w:eastAsia="ru-RU"/>
        </w:rPr>
        <w:pict>
          <v:shape id="_x0000_i1028" type="#_x0000_t75" style="width:161.25pt;height:291.75pt;visibility:visible">
            <v:imagedata r:id="rId7" o:title="" croptop="2920f" cropbottom="2907f"/>
          </v:shape>
        </w:pict>
      </w:r>
    </w:p>
    <w:p w:rsidR="00195848" w:rsidRDefault="00195848" w:rsidP="00DF7B5F">
      <w:pPr>
        <w:spacing w:after="0"/>
        <w:ind w:firstLine="709"/>
        <w:jc w:val="both"/>
      </w:pPr>
      <w:r>
        <w:t>Далее есть несколько путей развития как доставить приложения на приставку.</w:t>
      </w:r>
    </w:p>
    <w:p w:rsidR="00195848" w:rsidRPr="00DF7B5F" w:rsidRDefault="00195848" w:rsidP="00DF7B5F">
      <w:pPr>
        <w:spacing w:after="0"/>
        <w:ind w:firstLine="709"/>
        <w:jc w:val="both"/>
      </w:pPr>
    </w:p>
    <w:p w:rsidR="00195848" w:rsidRDefault="00195848" w:rsidP="00DF7B5F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Рисунок 9" o:spid="_x0000_i1029" type="#_x0000_t75" style="width:192.75pt;height:95.25pt;visibility:visible">
            <v:imagedata r:id="rId8" o:title="" croptop="35920f" cropbottom="9007f"/>
          </v:shape>
        </w:pict>
      </w:r>
    </w:p>
    <w:p w:rsidR="00195848" w:rsidRDefault="00195848" w:rsidP="00DF7B5F">
      <w:pPr>
        <w:spacing w:after="0"/>
        <w:ind w:firstLine="709"/>
        <w:jc w:val="center"/>
      </w:pPr>
    </w:p>
    <w:p w:rsidR="00195848" w:rsidRDefault="00195848" w:rsidP="00DF7B5F">
      <w:pPr>
        <w:spacing w:after="0"/>
        <w:ind w:firstLine="709"/>
      </w:pPr>
      <w:r>
        <w:rPr>
          <w:lang w:val="en-US"/>
        </w:rPr>
        <w:t>CloudStorage</w:t>
      </w:r>
      <w:r w:rsidRPr="00DF7B5F">
        <w:t xml:space="preserve"> – </w:t>
      </w:r>
      <w:r>
        <w:t xml:space="preserve">через дроп бок, </w:t>
      </w:r>
      <w:r>
        <w:rPr>
          <w:lang w:val="en-US"/>
        </w:rPr>
        <w:t>OneDrive</w:t>
      </w:r>
      <w:r w:rsidRPr="00E32469">
        <w:t xml:space="preserve">, </w:t>
      </w:r>
      <w:r>
        <w:t>Яндекс диск и т.д. (</w:t>
      </w:r>
      <w:r w:rsidRPr="00E32469">
        <w:rPr>
          <w:b/>
        </w:rPr>
        <w:t>ВАЖНО!</w:t>
      </w:r>
      <w:r>
        <w:rPr>
          <w:b/>
        </w:rPr>
        <w:t xml:space="preserve"> </w:t>
      </w:r>
      <w:r>
        <w:t xml:space="preserve">Не используйте </w:t>
      </w:r>
      <w:r>
        <w:rPr>
          <w:lang w:val="en-US"/>
        </w:rPr>
        <w:t>Googledisk</w:t>
      </w:r>
      <w:r>
        <w:t xml:space="preserve"> из-за ложного срабатывания антивируса). Алгоритм такой. Закинуть нужное приложение в облачное хранилище, подключиться к нему через приставку, скачать и установить. </w:t>
      </w:r>
    </w:p>
    <w:p w:rsidR="00195848" w:rsidRDefault="00195848" w:rsidP="00DF7B5F">
      <w:pPr>
        <w:spacing w:after="0"/>
        <w:ind w:firstLine="709"/>
      </w:pPr>
      <w:r>
        <w:rPr>
          <w:lang w:val="en-US"/>
        </w:rPr>
        <w:t>Bluetooth</w:t>
      </w:r>
      <w:r w:rsidRPr="00DF7B5F">
        <w:t xml:space="preserve"> – </w:t>
      </w:r>
      <w:r>
        <w:t>понятно. Просто по блютузуотправляем нужное приложение.</w:t>
      </w:r>
    </w:p>
    <w:p w:rsidR="00195848" w:rsidRPr="0099174F" w:rsidRDefault="00195848" w:rsidP="00DF7B5F">
      <w:pPr>
        <w:spacing w:after="0"/>
        <w:ind w:firstLine="709"/>
      </w:pPr>
      <w:r>
        <w:rPr>
          <w:lang w:val="en-US"/>
        </w:rPr>
        <w:t>WebAccess</w:t>
      </w:r>
      <w:r w:rsidRPr="005F3E75">
        <w:t xml:space="preserve"> – </w:t>
      </w:r>
      <w:r>
        <w:t xml:space="preserve">доступ к проводнику через </w:t>
      </w:r>
      <w:r>
        <w:rPr>
          <w:lang w:val="en-US"/>
        </w:rPr>
        <w:t>Wi</w:t>
      </w:r>
      <w:r w:rsidRPr="005F3E75">
        <w:t>-</w:t>
      </w:r>
      <w:r>
        <w:rPr>
          <w:lang w:val="en-US"/>
        </w:rPr>
        <w:t>Fi</w:t>
      </w:r>
      <w:r w:rsidRPr="005F3E75">
        <w:t>.</w:t>
      </w:r>
      <w:r>
        <w:t xml:space="preserve">Необходимо находиться в одной </w:t>
      </w:r>
      <w:r>
        <w:rPr>
          <w:lang w:val="en-US"/>
        </w:rPr>
        <w:t>Wi</w:t>
      </w:r>
      <w:r w:rsidRPr="001C093D">
        <w:t>-</w:t>
      </w:r>
      <w:r>
        <w:rPr>
          <w:lang w:val="en-US"/>
        </w:rPr>
        <w:t>Fi</w:t>
      </w:r>
      <w:r>
        <w:t xml:space="preserve">сети с приставкой. Заходим по указанному адресу через браузер на устройстве, которое находится в одной </w:t>
      </w:r>
      <w:r>
        <w:rPr>
          <w:lang w:val="en-US"/>
        </w:rPr>
        <w:t>Wi</w:t>
      </w:r>
      <w:r w:rsidRPr="001C093D">
        <w:t>-</w:t>
      </w:r>
      <w:r>
        <w:rPr>
          <w:lang w:val="en-US"/>
        </w:rPr>
        <w:t>Fi</w:t>
      </w:r>
      <w:r>
        <w:t xml:space="preserve">сети с приставкой, закидываем нужные приложения, например в папку </w:t>
      </w:r>
      <w:r>
        <w:rPr>
          <w:lang w:val="en-US"/>
        </w:rPr>
        <w:t>Download</w:t>
      </w:r>
      <w:r>
        <w:t>. После чего на приставке заходим в эту папку и устанавливаем приложение.</w:t>
      </w:r>
    </w:p>
    <w:p w:rsidR="00195848" w:rsidRDefault="00195848" w:rsidP="001C093D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Рисунок 10" o:spid="_x0000_i1030" type="#_x0000_t75" style="width:176.25pt;height:156.75pt;visibility:visible">
            <v:imagedata r:id="rId9" o:title=""/>
          </v:shape>
        </w:pict>
      </w:r>
      <w:r w:rsidRPr="009A51EB">
        <w:rPr>
          <w:noProof/>
          <w:lang w:eastAsia="ru-RU"/>
        </w:rPr>
        <w:pict>
          <v:shape id="Рисунок 11" o:spid="_x0000_i1031" type="#_x0000_t75" style="width:158.25pt;height:197.25pt;visibility:visible">
            <v:imagedata r:id="rId10" o:title=""/>
          </v:shape>
        </w:pict>
      </w:r>
    </w:p>
    <w:p w:rsidR="00195848" w:rsidRDefault="00195848" w:rsidP="001C093D">
      <w:pPr>
        <w:spacing w:after="0"/>
        <w:ind w:firstLine="709"/>
        <w:rPr>
          <w:lang w:val="en-US"/>
        </w:rPr>
      </w:pPr>
    </w:p>
    <w:p w:rsidR="00195848" w:rsidRPr="0099174F" w:rsidRDefault="00195848" w:rsidP="001C093D">
      <w:pPr>
        <w:spacing w:after="0"/>
        <w:ind w:firstLine="709"/>
      </w:pPr>
      <w:r>
        <w:t xml:space="preserve">*Можно жмакнуть на иконку </w:t>
      </w:r>
      <w:r>
        <w:rPr>
          <w:lang w:val="en-US"/>
        </w:rPr>
        <w:t>Apps</w:t>
      </w:r>
      <w:r w:rsidRPr="0099174F">
        <w:t>*</w:t>
      </w:r>
      <w:r>
        <w:t>. По идее там отобразятся скаченные приложения.</w:t>
      </w:r>
    </w:p>
    <w:p w:rsidR="00195848" w:rsidRPr="0099174F" w:rsidRDefault="00195848" w:rsidP="001C093D">
      <w:pPr>
        <w:spacing w:after="0"/>
        <w:ind w:firstLine="709"/>
      </w:pPr>
    </w:p>
    <w:p w:rsidR="00195848" w:rsidRDefault="00195848" w:rsidP="001C093D">
      <w:pPr>
        <w:spacing w:after="0"/>
        <w:ind w:firstLine="709"/>
      </w:pPr>
    </w:p>
    <w:p w:rsidR="00195848" w:rsidRDefault="00195848">
      <w:pPr>
        <w:spacing w:line="259" w:lineRule="auto"/>
        <w:rPr>
          <w:b/>
          <w:sz w:val="32"/>
        </w:rPr>
      </w:pPr>
      <w:r>
        <w:rPr>
          <w:b/>
          <w:sz w:val="32"/>
        </w:rPr>
        <w:br w:type="page"/>
      </w:r>
    </w:p>
    <w:p w:rsidR="00195848" w:rsidRDefault="00195848" w:rsidP="000F177F">
      <w:pPr>
        <w:spacing w:after="0"/>
        <w:ind w:firstLine="709"/>
        <w:jc w:val="both"/>
      </w:pPr>
      <w:r w:rsidRPr="000F177F">
        <w:rPr>
          <w:b/>
          <w:sz w:val="32"/>
        </w:rPr>
        <w:t>2</w:t>
      </w:r>
      <w:r w:rsidRPr="00E32469">
        <w:rPr>
          <w:b/>
          <w:sz w:val="32"/>
        </w:rPr>
        <w:t xml:space="preserve"> способ:</w:t>
      </w:r>
      <w:r>
        <w:rPr>
          <w:b/>
          <w:sz w:val="32"/>
        </w:rPr>
        <w:t xml:space="preserve"> </w:t>
      </w:r>
      <w:r>
        <w:t xml:space="preserve">скачать </w:t>
      </w:r>
      <w:r>
        <w:rPr>
          <w:lang w:val="en-US"/>
        </w:rPr>
        <w:t>SendFilestoTV</w:t>
      </w:r>
      <w:r>
        <w:t xml:space="preserve"> из</w:t>
      </w:r>
      <w:r>
        <w:rPr>
          <w:lang w:val="en-US"/>
        </w:rPr>
        <w:t>GooglePlay</w:t>
      </w:r>
      <w:r>
        <w:t xml:space="preserve">на приставке/телевизоре. </w:t>
      </w:r>
    </w:p>
    <w:p w:rsidR="00195848" w:rsidRDefault="00195848" w:rsidP="000F177F">
      <w:pPr>
        <w:spacing w:line="259" w:lineRule="auto"/>
        <w:jc w:val="center"/>
        <w:rPr>
          <w:b/>
          <w:bCs/>
        </w:rPr>
      </w:pPr>
      <w:r w:rsidRPr="00366C64">
        <w:rPr>
          <w:b/>
          <w:bCs/>
        </w:rPr>
        <w:pict>
          <v:shape id="_x0000_i1032" type="#_x0000_t75" style="width:126.75pt;height:281.25pt">
            <v:imagedata r:id="rId11" o:title=""/>
          </v:shape>
        </w:pict>
      </w:r>
    </w:p>
    <w:p w:rsidR="00195848" w:rsidRDefault="00195848">
      <w:pPr>
        <w:spacing w:line="259" w:lineRule="auto"/>
        <w:rPr>
          <w:bCs/>
        </w:rPr>
      </w:pPr>
      <w:r>
        <w:rPr>
          <w:bCs/>
        </w:rPr>
        <w:t xml:space="preserve">Программа максимально простая. Установить необходимо на ТВ/приставке и на телефон. Соответственно, чтобы отправить файл с телефона необходимо нажать </w:t>
      </w:r>
      <w:r>
        <w:rPr>
          <w:bCs/>
          <w:lang w:val="en-US"/>
        </w:rPr>
        <w:t>SEND</w:t>
      </w:r>
      <w:r>
        <w:rPr>
          <w:bCs/>
        </w:rPr>
        <w:t xml:space="preserve">, выбрать необходимый файл, а на ТВ/приставке </w:t>
      </w:r>
      <w:r>
        <w:rPr>
          <w:bCs/>
          <w:lang w:val="en-US"/>
        </w:rPr>
        <w:t>RECEIVE</w:t>
      </w:r>
      <w:r w:rsidRPr="000F177F">
        <w:rPr>
          <w:bCs/>
        </w:rPr>
        <w:t>.</w:t>
      </w:r>
    </w:p>
    <w:p w:rsidR="00195848" w:rsidRDefault="00195848">
      <w:pPr>
        <w:spacing w:line="259" w:lineRule="auto"/>
        <w:rPr>
          <w:bCs/>
        </w:rPr>
      </w:pPr>
      <w:r>
        <w:rPr>
          <w:bCs/>
        </w:rPr>
        <w:br w:type="page"/>
      </w:r>
    </w:p>
    <w:p w:rsidR="00195848" w:rsidRDefault="00195848">
      <w:pPr>
        <w:spacing w:line="259" w:lineRule="auto"/>
        <w:rPr>
          <w:b/>
          <w:bCs/>
        </w:rPr>
      </w:pPr>
      <w:bookmarkStart w:id="0" w:name="_GoBack"/>
      <w:bookmarkEnd w:id="0"/>
    </w:p>
    <w:p w:rsidR="00195848" w:rsidRPr="00076E44" w:rsidRDefault="00195848" w:rsidP="0099174F">
      <w:pPr>
        <w:spacing w:after="0"/>
        <w:ind w:firstLine="709"/>
        <w:jc w:val="center"/>
        <w:rPr>
          <w:b/>
          <w:bCs/>
        </w:rPr>
      </w:pPr>
      <w:r w:rsidRPr="0099174F">
        <w:rPr>
          <w:b/>
          <w:bCs/>
        </w:rPr>
        <w:t xml:space="preserve">ГДЕ БРАТЬ ПРИЛОЖЕНИЕ </w:t>
      </w:r>
      <w:r w:rsidRPr="0099174F">
        <w:rPr>
          <w:b/>
          <w:bCs/>
          <w:lang w:val="en-US"/>
        </w:rPr>
        <w:t>DRM</w:t>
      </w:r>
      <w:r w:rsidRPr="0099174F">
        <w:rPr>
          <w:b/>
          <w:bCs/>
        </w:rPr>
        <w:t>-</w:t>
      </w:r>
      <w:r w:rsidRPr="0099174F">
        <w:rPr>
          <w:b/>
          <w:bCs/>
          <w:lang w:val="en-US"/>
        </w:rPr>
        <w:t>Play</w:t>
      </w:r>
    </w:p>
    <w:p w:rsidR="00195848" w:rsidRPr="00076E44" w:rsidRDefault="00195848" w:rsidP="0099174F">
      <w:pPr>
        <w:spacing w:after="0"/>
        <w:ind w:firstLine="709"/>
        <w:jc w:val="center"/>
        <w:rPr>
          <w:b/>
          <w:bCs/>
        </w:rPr>
      </w:pPr>
    </w:p>
    <w:p w:rsidR="00195848" w:rsidRDefault="00195848" w:rsidP="0099174F">
      <w:pPr>
        <w:spacing w:after="0"/>
        <w:ind w:firstLine="709"/>
      </w:pPr>
      <w:r>
        <w:t>В основном всё базируется в телеграм канале</w:t>
      </w:r>
    </w:p>
    <w:p w:rsidR="00195848" w:rsidRDefault="00195848" w:rsidP="0099174F">
      <w:pPr>
        <w:spacing w:after="0"/>
        <w:ind w:firstLine="709"/>
      </w:pPr>
      <w:hyperlink r:id="rId12" w:history="1">
        <w:r w:rsidRPr="009C73D7">
          <w:rPr>
            <w:rStyle w:val="Hyperlink"/>
          </w:rPr>
          <w:t>https://t.me/ott_drmplay</w:t>
        </w:r>
      </w:hyperlink>
    </w:p>
    <w:p w:rsidR="00195848" w:rsidRDefault="00195848" w:rsidP="0099174F">
      <w:pPr>
        <w:spacing w:after="0"/>
        <w:ind w:firstLine="709"/>
      </w:pPr>
    </w:p>
    <w:p w:rsidR="00195848" w:rsidRPr="0099174F" w:rsidRDefault="00195848" w:rsidP="0099174F">
      <w:pPr>
        <w:spacing w:after="0"/>
        <w:ind w:firstLine="709"/>
      </w:pPr>
    </w:p>
    <w:p w:rsidR="00195848" w:rsidRDefault="00195848" w:rsidP="0099174F">
      <w:pPr>
        <w:spacing w:after="0"/>
        <w:ind w:firstLine="142"/>
        <w:jc w:val="center"/>
        <w:rPr>
          <w:b/>
          <w:bCs/>
        </w:rPr>
      </w:pPr>
      <w:r w:rsidRPr="009A51EB">
        <w:rPr>
          <w:noProof/>
          <w:lang w:eastAsia="ru-RU"/>
        </w:rPr>
        <w:pict>
          <v:shape id="_x0000_i1033" type="#_x0000_t75" style="width:251.25pt;height:255.75pt;visibility:visible">
            <v:imagedata r:id="rId13" o:title="" croptop="3765f" cropbottom="30513f"/>
          </v:shape>
        </w:pict>
      </w:r>
      <w:r w:rsidRPr="009A51EB">
        <w:rPr>
          <w:noProof/>
          <w:lang w:eastAsia="ru-RU"/>
        </w:rPr>
        <w:pict>
          <v:shape id="_x0000_i1034" type="#_x0000_t75" style="width:251.25pt;height:324pt;visibility:visible">
            <v:imagedata r:id="rId14" o:title="" croptop="2260f" cropbottom="22830f" cropleft="646f" cropright="-646f"/>
          </v:shape>
        </w:pict>
      </w:r>
    </w:p>
    <w:p w:rsidR="00195848" w:rsidRDefault="00195848" w:rsidP="0099174F">
      <w:pPr>
        <w:spacing w:after="0"/>
        <w:ind w:firstLine="142"/>
        <w:jc w:val="center"/>
        <w:rPr>
          <w:b/>
          <w:bCs/>
        </w:rPr>
      </w:pPr>
    </w:p>
    <w:p w:rsidR="00195848" w:rsidRDefault="00195848" w:rsidP="0099174F">
      <w:pPr>
        <w:spacing w:after="0"/>
        <w:ind w:firstLine="851"/>
        <w:jc w:val="both"/>
      </w:pPr>
      <w:r>
        <w:t xml:space="preserve">Можно найти не только приложение </w:t>
      </w:r>
      <w:r>
        <w:rPr>
          <w:lang w:val="en-US"/>
        </w:rPr>
        <w:t>Lite</w:t>
      </w:r>
      <w:r>
        <w:t xml:space="preserve"> для андроида, так же приложения для ПК, телевизоров </w:t>
      </w:r>
      <w:r>
        <w:rPr>
          <w:lang w:val="en-US"/>
        </w:rPr>
        <w:t>LG</w:t>
      </w:r>
      <w:r w:rsidRPr="005A0EF7">
        <w:t xml:space="preserve">, </w:t>
      </w:r>
      <w:r>
        <w:rPr>
          <w:lang w:val="en-US"/>
        </w:rPr>
        <w:t>SAMSUNG</w:t>
      </w:r>
      <w:r>
        <w:t xml:space="preserve">. </w:t>
      </w:r>
    </w:p>
    <w:p w:rsidR="00195848" w:rsidRDefault="00195848" w:rsidP="0099174F">
      <w:pPr>
        <w:spacing w:after="0"/>
        <w:ind w:firstLine="851"/>
        <w:jc w:val="both"/>
      </w:pPr>
    </w:p>
    <w:p w:rsidR="00195848" w:rsidRDefault="00195848" w:rsidP="0099174F">
      <w:pPr>
        <w:spacing w:after="0"/>
        <w:ind w:firstLine="851"/>
        <w:jc w:val="both"/>
      </w:pPr>
      <w:r>
        <w:t xml:space="preserve">Если чего-то не удалось найти, то переходим в чат </w:t>
      </w:r>
    </w:p>
    <w:p w:rsidR="00195848" w:rsidRDefault="00195848" w:rsidP="0099174F">
      <w:pPr>
        <w:spacing w:after="0"/>
        <w:ind w:firstLine="851"/>
        <w:jc w:val="both"/>
      </w:pPr>
      <w:hyperlink r:id="rId15" w:history="1">
        <w:r w:rsidRPr="009C73D7">
          <w:rPr>
            <w:rStyle w:val="Hyperlink"/>
          </w:rPr>
          <w:t>https://t.me/ott_drmplay_chat</w:t>
        </w:r>
      </w:hyperlink>
    </w:p>
    <w:p w:rsidR="00195848" w:rsidRPr="005A0EF7" w:rsidRDefault="00195848" w:rsidP="0099174F">
      <w:pPr>
        <w:spacing w:after="0"/>
        <w:ind w:firstLine="851"/>
        <w:jc w:val="both"/>
      </w:pPr>
      <w:r>
        <w:t>Роемся в закреплённых приложениях, пользуемся поиском или просим добрых людей о помощи.</w:t>
      </w:r>
    </w:p>
    <w:p w:rsidR="00195848" w:rsidRPr="00DF7B5F" w:rsidRDefault="00195848" w:rsidP="00DF7B5F">
      <w:pPr>
        <w:spacing w:after="0"/>
        <w:ind w:firstLine="709"/>
        <w:jc w:val="center"/>
      </w:pPr>
    </w:p>
    <w:p w:rsidR="00195848" w:rsidRDefault="00195848" w:rsidP="006C0B77">
      <w:pPr>
        <w:spacing w:after="0"/>
        <w:ind w:firstLine="709"/>
        <w:jc w:val="both"/>
      </w:pPr>
    </w:p>
    <w:p w:rsidR="00195848" w:rsidRDefault="00195848">
      <w:pPr>
        <w:spacing w:line="259" w:lineRule="auto"/>
      </w:pPr>
      <w:r>
        <w:br w:type="page"/>
      </w:r>
    </w:p>
    <w:p w:rsidR="00195848" w:rsidRDefault="00195848">
      <w:pPr>
        <w:spacing w:line="259" w:lineRule="auto"/>
      </w:pPr>
    </w:p>
    <w:p w:rsidR="00195848" w:rsidRPr="005A0EF7" w:rsidRDefault="00195848" w:rsidP="005A0EF7">
      <w:pPr>
        <w:spacing w:after="0"/>
        <w:ind w:firstLine="709"/>
        <w:jc w:val="center"/>
        <w:rPr>
          <w:b/>
          <w:bCs/>
        </w:rPr>
      </w:pPr>
      <w:r w:rsidRPr="005A0EF7">
        <w:rPr>
          <w:b/>
          <w:bCs/>
        </w:rPr>
        <w:t xml:space="preserve">Первый запуск приложения </w:t>
      </w:r>
      <w:r w:rsidRPr="005A0EF7">
        <w:rPr>
          <w:b/>
          <w:bCs/>
          <w:lang w:val="en-US"/>
        </w:rPr>
        <w:t>DRM</w:t>
      </w:r>
      <w:r w:rsidRPr="005A0EF7">
        <w:rPr>
          <w:b/>
          <w:bCs/>
        </w:rPr>
        <w:t>-</w:t>
      </w:r>
      <w:r w:rsidRPr="005A0EF7">
        <w:rPr>
          <w:b/>
          <w:bCs/>
          <w:lang w:val="en-US"/>
        </w:rPr>
        <w:t>Play</w:t>
      </w:r>
    </w:p>
    <w:p w:rsidR="00195848" w:rsidRPr="005A0EF7" w:rsidRDefault="00195848" w:rsidP="005A0EF7">
      <w:pPr>
        <w:spacing w:after="0"/>
        <w:ind w:firstLine="709"/>
        <w:jc w:val="center"/>
      </w:pPr>
    </w:p>
    <w:p w:rsidR="00195848" w:rsidRDefault="00195848" w:rsidP="006C0B77">
      <w:pPr>
        <w:spacing w:after="0"/>
        <w:ind w:firstLine="709"/>
        <w:jc w:val="both"/>
      </w:pPr>
      <w:r>
        <w:t>Быстрая первая настройка приложения.</w:t>
      </w:r>
    </w:p>
    <w:p w:rsidR="00195848" w:rsidRDefault="00195848" w:rsidP="006C0B77">
      <w:pPr>
        <w:spacing w:after="0"/>
        <w:ind w:firstLine="709"/>
        <w:jc w:val="both"/>
      </w:pPr>
      <w:r>
        <w:t>Выбор языка. В моём случае русский.</w:t>
      </w:r>
    </w:p>
    <w:p w:rsidR="00195848" w:rsidRDefault="00195848" w:rsidP="006C0B77">
      <w:pPr>
        <w:spacing w:after="0"/>
        <w:ind w:firstLine="709"/>
        <w:jc w:val="both"/>
      </w:pPr>
    </w:p>
    <w:p w:rsidR="00195848" w:rsidRDefault="00195848" w:rsidP="00C0072C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_x0000_i1035" type="#_x0000_t75" style="width:240.75pt;height:137.25pt;visibility:visible">
            <v:imagedata r:id="rId16" o:title="" croptop="4131f" cropbottom="19530f" cropleft="28248f"/>
          </v:shape>
        </w:pict>
      </w:r>
    </w:p>
    <w:p w:rsidR="00195848" w:rsidRDefault="00195848" w:rsidP="00C0072C">
      <w:pPr>
        <w:spacing w:after="0"/>
        <w:ind w:firstLine="709"/>
        <w:jc w:val="center"/>
      </w:pPr>
    </w:p>
    <w:p w:rsidR="00195848" w:rsidRDefault="00195848" w:rsidP="00C0072C">
      <w:pPr>
        <w:spacing w:after="0"/>
        <w:ind w:firstLine="709"/>
      </w:pPr>
      <w:r>
        <w:t>Выбираем режим Ручная настройка</w:t>
      </w:r>
    </w:p>
    <w:p w:rsidR="00195848" w:rsidRDefault="00195848" w:rsidP="00C0072C">
      <w:pPr>
        <w:spacing w:after="0"/>
        <w:ind w:firstLine="709"/>
      </w:pPr>
    </w:p>
    <w:p w:rsidR="00195848" w:rsidRDefault="00195848" w:rsidP="00C0072C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_x0000_i1036" type="#_x0000_t75" style="width:260.25pt;height:42pt;visibility:visible">
            <v:imagedata r:id="rId17" o:title="" croptop="3873f" cropbottom="46368f" cropleft="28668f"/>
          </v:shape>
        </w:pict>
      </w:r>
    </w:p>
    <w:p w:rsidR="00195848" w:rsidRDefault="00195848" w:rsidP="00C0072C">
      <w:pPr>
        <w:spacing w:after="0"/>
        <w:ind w:firstLine="709"/>
      </w:pPr>
    </w:p>
    <w:p w:rsidR="00195848" w:rsidRDefault="00195848" w:rsidP="00C0072C">
      <w:pPr>
        <w:spacing w:after="0"/>
        <w:ind w:firstLine="709"/>
      </w:pPr>
      <w:r>
        <w:t xml:space="preserve">Выбираем </w:t>
      </w:r>
      <w:r>
        <w:rPr>
          <w:lang w:val="en-US"/>
        </w:rPr>
        <w:t xml:space="preserve">m3u-m3u8 </w:t>
      </w:r>
      <w:r>
        <w:t>плейлисты</w:t>
      </w:r>
    </w:p>
    <w:p w:rsidR="00195848" w:rsidRPr="00C0072C" w:rsidRDefault="00195848" w:rsidP="00C0072C">
      <w:pPr>
        <w:spacing w:after="0"/>
        <w:ind w:firstLine="709"/>
      </w:pPr>
    </w:p>
    <w:p w:rsidR="00195848" w:rsidRDefault="00195848" w:rsidP="00F3739D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_x0000_i1037" type="#_x0000_t75" style="width:258.75pt;height:184.5pt;visibility:visible">
            <v:imagedata r:id="rId18" o:title="" croptop="3769f" cropbottom="4136f" cropleft="28770f"/>
          </v:shape>
        </w:pict>
      </w:r>
    </w:p>
    <w:p w:rsidR="00195848" w:rsidRDefault="00195848" w:rsidP="00C0072C">
      <w:pPr>
        <w:spacing w:after="0"/>
        <w:ind w:firstLine="709"/>
      </w:pPr>
    </w:p>
    <w:p w:rsidR="00195848" w:rsidRPr="00E32469" w:rsidRDefault="00195848" w:rsidP="00C0072C">
      <w:pPr>
        <w:spacing w:after="0"/>
        <w:ind w:firstLine="709"/>
      </w:pPr>
      <w:r>
        <w:t>После этого сразу откроется первый в списке канал из первого встроенного листа.</w:t>
      </w:r>
    </w:p>
    <w:p w:rsidR="00195848" w:rsidRDefault="00195848">
      <w:pPr>
        <w:spacing w:line="259" w:lineRule="auto"/>
      </w:pPr>
      <w:r>
        <w:br w:type="page"/>
      </w:r>
    </w:p>
    <w:p w:rsidR="00195848" w:rsidRPr="005A0EF7" w:rsidRDefault="00195848" w:rsidP="005A0EF7">
      <w:pPr>
        <w:spacing w:after="0"/>
        <w:ind w:firstLine="709"/>
        <w:jc w:val="center"/>
        <w:rPr>
          <w:b/>
          <w:bCs/>
        </w:rPr>
      </w:pPr>
      <w:r w:rsidRPr="005A0EF7">
        <w:rPr>
          <w:b/>
          <w:bCs/>
        </w:rPr>
        <w:t>ДОПОЛНЕНИЕ. Управление различными функциями</w:t>
      </w:r>
    </w:p>
    <w:p w:rsidR="00195848" w:rsidRDefault="00195848" w:rsidP="005A0EF7">
      <w:pPr>
        <w:spacing w:after="0"/>
        <w:ind w:firstLine="709"/>
      </w:pPr>
    </w:p>
    <w:p w:rsidR="00195848" w:rsidRPr="005A0EF7" w:rsidRDefault="00195848" w:rsidP="005A0EF7">
      <w:pPr>
        <w:spacing w:after="0"/>
        <w:ind w:firstLine="709"/>
        <w:jc w:val="center"/>
        <w:rPr>
          <w:b/>
          <w:bCs/>
        </w:rPr>
      </w:pPr>
      <w:r>
        <w:rPr>
          <w:b/>
          <w:bCs/>
        </w:rPr>
        <w:t>СМЕНА ВСТРОЕННОГО ЛИСТА</w:t>
      </w:r>
    </w:p>
    <w:p w:rsidR="00195848" w:rsidRDefault="00195848" w:rsidP="005A0EF7">
      <w:pPr>
        <w:spacing w:after="0"/>
        <w:ind w:firstLine="709"/>
      </w:pPr>
    </w:p>
    <w:p w:rsidR="00195848" w:rsidRDefault="00195848" w:rsidP="005A0EF7">
      <w:pPr>
        <w:spacing w:after="0"/>
        <w:ind w:firstLine="709"/>
      </w:pPr>
      <w:r>
        <w:t xml:space="preserve">Для примера будет выбрана смена плейлиста на </w:t>
      </w:r>
      <w:r>
        <w:rPr>
          <w:lang w:val="en-US"/>
        </w:rPr>
        <w:t>TestDRM</w:t>
      </w:r>
      <w:r w:rsidRPr="005A0EF7">
        <w:t>.</w:t>
      </w:r>
    </w:p>
    <w:p w:rsidR="00195848" w:rsidRDefault="00195848" w:rsidP="005A0EF7">
      <w:pPr>
        <w:spacing w:after="0"/>
        <w:ind w:firstLine="709"/>
      </w:pPr>
      <w:r>
        <w:t>Для его выбора жмёмВлево на полном экране</w:t>
      </w:r>
    </w:p>
    <w:p w:rsidR="00195848" w:rsidRDefault="00195848" w:rsidP="00C0072C">
      <w:pPr>
        <w:spacing w:after="0"/>
        <w:ind w:firstLine="709"/>
      </w:pPr>
    </w:p>
    <w:p w:rsidR="00195848" w:rsidRDefault="00195848" w:rsidP="00F3739D">
      <w:pPr>
        <w:spacing w:after="0"/>
        <w:ind w:firstLine="709"/>
        <w:jc w:val="center"/>
        <w:rPr>
          <w:lang w:val="en-US"/>
        </w:rPr>
      </w:pPr>
      <w:r w:rsidRPr="009A51EB">
        <w:rPr>
          <w:noProof/>
          <w:lang w:eastAsia="ru-RU"/>
        </w:rPr>
        <w:pict>
          <v:shape id="Рисунок 2" o:spid="_x0000_i1038" type="#_x0000_t75" style="width:420pt;height:198.75pt;visibility:visible">
            <v:imagedata r:id="rId19" o:title=""/>
          </v:shape>
        </w:pict>
      </w:r>
    </w:p>
    <w:p w:rsidR="00195848" w:rsidRDefault="00195848" w:rsidP="00F3739D">
      <w:pPr>
        <w:spacing w:after="0"/>
        <w:ind w:firstLine="709"/>
        <w:jc w:val="center"/>
        <w:rPr>
          <w:lang w:val="en-US"/>
        </w:rPr>
      </w:pPr>
    </w:p>
    <w:p w:rsidR="00195848" w:rsidRPr="00E32469" w:rsidRDefault="00195848" w:rsidP="006D0BA1">
      <w:pPr>
        <w:spacing w:after="0"/>
        <w:ind w:firstLine="709"/>
      </w:pPr>
      <w:r w:rsidRPr="009A51EB">
        <w:rPr>
          <w:noProof/>
          <w:lang w:eastAsia="ru-RU"/>
        </w:rPr>
        <w:pict>
          <v:shape id="Рисунок 3" o:spid="_x0000_i1039" type="#_x0000_t75" style="width:240.75pt;height:96.75pt;visibility:visible">
            <v:imagedata r:id="rId20" o:title="" croptop="2580f" cropbottom="29895f" cropleft="28033f" cropright="-10f"/>
          </v:shape>
        </w:pict>
      </w:r>
      <w:r w:rsidRPr="009A51EB">
        <w:rPr>
          <w:noProof/>
          <w:lang w:eastAsia="ru-RU"/>
        </w:rPr>
        <w:pict>
          <v:shape id="Рисунок 4" o:spid="_x0000_i1040" type="#_x0000_t75" style="width:268.5pt;height:143.25pt;visibility:visible">
            <v:imagedata r:id="rId21" o:title="" croptop="4707f" cropbottom="6045f" cropleft="28702f"/>
          </v:shape>
        </w:pict>
      </w:r>
    </w:p>
    <w:p w:rsidR="00195848" w:rsidRPr="00E32469" w:rsidRDefault="00195848" w:rsidP="00F3739D">
      <w:pPr>
        <w:spacing w:after="0"/>
        <w:ind w:firstLine="709"/>
        <w:jc w:val="center"/>
      </w:pPr>
    </w:p>
    <w:p w:rsidR="00195848" w:rsidRPr="00E32469" w:rsidRDefault="00195848" w:rsidP="00F3739D">
      <w:pPr>
        <w:spacing w:after="0"/>
        <w:ind w:firstLine="709"/>
      </w:pPr>
    </w:p>
    <w:p w:rsidR="00195848" w:rsidRDefault="00195848" w:rsidP="00F3739D">
      <w:pPr>
        <w:spacing w:after="0"/>
        <w:ind w:firstLine="709"/>
      </w:pPr>
      <w:r>
        <w:t xml:space="preserve">Попав в это меню, спускаемся до пункта </w:t>
      </w:r>
      <w:r w:rsidRPr="00F3739D">
        <w:t>“</w:t>
      </w:r>
      <w:r>
        <w:t>Выбор встроенного плейлиста</w:t>
      </w:r>
      <w:r w:rsidRPr="00F3739D">
        <w:t xml:space="preserve">: </w:t>
      </w:r>
      <w:r>
        <w:t xml:space="preserve">и выбираем там </w:t>
      </w:r>
      <w:r>
        <w:rPr>
          <w:lang w:val="en-US"/>
        </w:rPr>
        <w:t>TestDRM</w:t>
      </w:r>
      <w:r>
        <w:t xml:space="preserve"> и загружаем его, выбрав пункт </w:t>
      </w:r>
      <w:r w:rsidRPr="00F3739D">
        <w:t>“</w:t>
      </w:r>
      <w:r>
        <w:t>Загрузить</w:t>
      </w:r>
      <w:r w:rsidRPr="00F3739D">
        <w:t>”</w:t>
      </w:r>
    </w:p>
    <w:p w:rsidR="00195848" w:rsidRPr="00F3739D" w:rsidRDefault="00195848" w:rsidP="00F3739D">
      <w:pPr>
        <w:spacing w:after="0"/>
        <w:ind w:firstLine="709"/>
      </w:pPr>
    </w:p>
    <w:p w:rsidR="00195848" w:rsidRDefault="00195848" w:rsidP="006D0BA1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Рисунок 6" o:spid="_x0000_i1041" type="#_x0000_t75" style="width:239.25pt;height:136.5pt;visibility:visible">
            <v:imagedata r:id="rId22" o:title="" croptop="3335f" cropbottom="19027f" cropleft="28801f"/>
          </v:shape>
        </w:pict>
      </w:r>
      <w:r w:rsidRPr="009A51EB">
        <w:rPr>
          <w:noProof/>
          <w:lang w:eastAsia="ru-RU"/>
        </w:rPr>
        <w:pict>
          <v:shape id="Рисунок 7" o:spid="_x0000_i1042" type="#_x0000_t75" style="width:247.5pt;height:135pt;visibility:visible">
            <v:imagedata r:id="rId23" o:title="" croptop="4135f" cropbottom="19487f" cropleft="28837f"/>
          </v:shape>
        </w:pict>
      </w:r>
    </w:p>
    <w:p w:rsidR="00195848" w:rsidRDefault="00195848" w:rsidP="00F3739D">
      <w:pPr>
        <w:spacing w:after="0"/>
        <w:ind w:firstLine="709"/>
        <w:jc w:val="center"/>
      </w:pPr>
    </w:p>
    <w:p w:rsidR="00195848" w:rsidRDefault="00195848" w:rsidP="00F3739D">
      <w:pPr>
        <w:spacing w:after="0"/>
        <w:ind w:firstLine="709"/>
      </w:pPr>
    </w:p>
    <w:p w:rsidR="00195848" w:rsidRDefault="00195848">
      <w:pPr>
        <w:spacing w:line="259" w:lineRule="auto"/>
        <w:rPr>
          <w:b/>
          <w:bCs/>
        </w:rPr>
      </w:pPr>
      <w:r>
        <w:rPr>
          <w:b/>
          <w:bCs/>
        </w:rPr>
        <w:br w:type="page"/>
      </w:r>
    </w:p>
    <w:p w:rsidR="00195848" w:rsidRPr="00F71687" w:rsidRDefault="00195848" w:rsidP="00F71687">
      <w:pPr>
        <w:spacing w:after="0"/>
        <w:ind w:firstLine="709"/>
        <w:jc w:val="center"/>
        <w:rPr>
          <w:b/>
          <w:bCs/>
        </w:rPr>
      </w:pPr>
      <w:r w:rsidRPr="00F71687">
        <w:rPr>
          <w:b/>
          <w:bCs/>
        </w:rPr>
        <w:t>НАСТРОЙКА ПУЛЬТА БЕЗ ЦИФРОВЫХ И ЦВЕТОВЫХ КНОПОК</w:t>
      </w:r>
    </w:p>
    <w:p w:rsidR="00195848" w:rsidRPr="006D0BA1" w:rsidRDefault="00195848" w:rsidP="00F3739D">
      <w:pPr>
        <w:spacing w:after="0"/>
        <w:ind w:firstLine="709"/>
      </w:pPr>
      <w:r>
        <w:t>Для удобства пользования на упрощенных пультах (без цифр и цветных кнопок) необходимо параметры Пульт без цветных кнопок и Пульт без цифровых кнопок перевести в режим ДА. Для этого идём по пути</w:t>
      </w:r>
      <w:r w:rsidRPr="006D0BA1">
        <w:t>:</w:t>
      </w:r>
    </w:p>
    <w:p w:rsidR="00195848" w:rsidRDefault="00195848" w:rsidP="00F3739D">
      <w:pPr>
        <w:spacing w:after="0"/>
        <w:ind w:firstLine="709"/>
      </w:pPr>
      <w:r>
        <w:t xml:space="preserve">Настройки </w:t>
      </w:r>
      <w:r w:rsidRPr="006D0BA1">
        <w:t>-&gt;</w:t>
      </w:r>
      <w:r>
        <w:t xml:space="preserve"> настройки кнопок пульта -</w:t>
      </w:r>
      <w:r w:rsidRPr="006D0BA1">
        <w:t>&gt;</w:t>
      </w:r>
      <w:r>
        <w:t>параметр Пульт без цветных кнопок и Пульт без цифровых кнопок.</w:t>
      </w:r>
    </w:p>
    <w:p w:rsidR="00195848" w:rsidRPr="006D0BA1" w:rsidRDefault="00195848" w:rsidP="00F3739D">
      <w:pPr>
        <w:spacing w:after="0"/>
        <w:ind w:firstLine="709"/>
      </w:pPr>
      <w:r>
        <w:t xml:space="preserve">Выставляем эти параметры в режим </w:t>
      </w:r>
      <w:r w:rsidRPr="006D0BA1">
        <w:t>“</w:t>
      </w:r>
      <w:r>
        <w:t>ДА</w:t>
      </w:r>
      <w:r w:rsidRPr="006D0BA1">
        <w:t>”</w:t>
      </w:r>
      <w:r>
        <w:t xml:space="preserve"> и жмём на вкладку сохранить настройку.</w:t>
      </w:r>
    </w:p>
    <w:p w:rsidR="00195848" w:rsidRDefault="00195848" w:rsidP="006D0BA1">
      <w:pPr>
        <w:spacing w:after="0"/>
        <w:ind w:firstLine="284"/>
        <w:jc w:val="center"/>
      </w:pPr>
      <w:r w:rsidRPr="009A51EB">
        <w:rPr>
          <w:noProof/>
          <w:lang w:eastAsia="ru-RU"/>
        </w:rPr>
        <w:pict>
          <v:shape id="Рисунок 8" o:spid="_x0000_i1043" type="#_x0000_t75" style="width:558pt;height:119.25pt;visibility:visible">
            <v:imagedata r:id="rId24" o:title=""/>
          </v:shape>
        </w:pict>
      </w:r>
    </w:p>
    <w:p w:rsidR="00195848" w:rsidRDefault="00195848" w:rsidP="006D0BA1">
      <w:pPr>
        <w:spacing w:after="0"/>
        <w:ind w:firstLine="284"/>
        <w:jc w:val="center"/>
      </w:pPr>
    </w:p>
    <w:p w:rsidR="00195848" w:rsidRDefault="00195848" w:rsidP="006D0BA1">
      <w:pPr>
        <w:spacing w:after="0"/>
        <w:ind w:firstLine="284"/>
        <w:jc w:val="center"/>
        <w:rPr>
          <w:b/>
          <w:bCs/>
        </w:rPr>
      </w:pPr>
      <w:r w:rsidRPr="009B4206">
        <w:rPr>
          <w:b/>
          <w:bCs/>
        </w:rPr>
        <w:tab/>
        <w:t>ДОБАВЛЕНИЕ КАН</w:t>
      </w:r>
      <w:r>
        <w:rPr>
          <w:b/>
          <w:bCs/>
        </w:rPr>
        <w:t>А</w:t>
      </w:r>
      <w:r w:rsidRPr="009B4206">
        <w:rPr>
          <w:b/>
          <w:bCs/>
        </w:rPr>
        <w:t>ЛА В ИЗБ</w:t>
      </w:r>
      <w:r>
        <w:rPr>
          <w:b/>
          <w:bCs/>
        </w:rPr>
        <w:t>Р</w:t>
      </w:r>
      <w:r w:rsidRPr="009B4206">
        <w:rPr>
          <w:b/>
          <w:bCs/>
        </w:rPr>
        <w:t>А</w:t>
      </w:r>
      <w:r>
        <w:rPr>
          <w:b/>
          <w:bCs/>
        </w:rPr>
        <w:t>ННОЕ</w:t>
      </w:r>
    </w:p>
    <w:p w:rsidR="00195848" w:rsidRDefault="00195848" w:rsidP="006D0BA1">
      <w:pPr>
        <w:spacing w:after="0"/>
        <w:ind w:firstLine="284"/>
        <w:jc w:val="center"/>
      </w:pPr>
    </w:p>
    <w:p w:rsidR="00195848" w:rsidRPr="009B4206" w:rsidRDefault="00195848" w:rsidP="009B4206">
      <w:pPr>
        <w:spacing w:after="0"/>
        <w:ind w:firstLine="709"/>
      </w:pPr>
      <w:r>
        <w:t>Так же идём по пути Настройки -</w:t>
      </w:r>
      <w:r w:rsidRPr="009B4206">
        <w:t>&gt;</w:t>
      </w:r>
      <w:r>
        <w:t>Настройка списка каналов -</w:t>
      </w:r>
      <w:r w:rsidRPr="009B4206">
        <w:t>&gt;</w:t>
      </w:r>
      <w:r>
        <w:t xml:space="preserve">Стиль редактирования списков – </w:t>
      </w:r>
      <w:r w:rsidRPr="009B4206">
        <w:t>“</w:t>
      </w:r>
      <w:r>
        <w:t>Избранное</w:t>
      </w:r>
      <w:r w:rsidRPr="009B4206">
        <w:t xml:space="preserve">”. </w:t>
      </w:r>
      <w:r>
        <w:t>Жмём сохранить настройки.</w:t>
      </w:r>
    </w:p>
    <w:p w:rsidR="00195848" w:rsidRDefault="00195848" w:rsidP="009B4206">
      <w:pPr>
        <w:spacing w:after="0"/>
        <w:ind w:firstLine="709"/>
      </w:pPr>
    </w:p>
    <w:p w:rsidR="00195848" w:rsidRPr="009B4206" w:rsidRDefault="00195848" w:rsidP="009B4206">
      <w:pPr>
        <w:spacing w:after="0"/>
        <w:ind w:firstLine="709"/>
        <w:jc w:val="center"/>
      </w:pPr>
      <w:r w:rsidRPr="009A51EB">
        <w:rPr>
          <w:noProof/>
          <w:lang w:eastAsia="ru-RU"/>
        </w:rPr>
        <w:pict>
          <v:shape id="Рисунок 12" o:spid="_x0000_i1044" type="#_x0000_t75" style="width:204pt;height:115.5pt;visibility:visible">
            <v:imagedata r:id="rId25" o:title=""/>
          </v:shape>
        </w:pict>
      </w:r>
      <w:r w:rsidRPr="009A51EB">
        <w:rPr>
          <w:noProof/>
          <w:lang w:eastAsia="ru-RU"/>
        </w:rPr>
        <w:pict>
          <v:shape id="Рисунок 13" o:spid="_x0000_i1045" type="#_x0000_t75" style="width:236.25pt;height:92.25pt;visibility:visible">
            <v:imagedata r:id="rId26" o:title=""/>
          </v:shape>
        </w:pict>
      </w:r>
    </w:p>
    <w:p w:rsidR="00195848" w:rsidRDefault="00195848" w:rsidP="009B4206">
      <w:pPr>
        <w:spacing w:after="0"/>
        <w:jc w:val="center"/>
      </w:pPr>
      <w:r w:rsidRPr="009A51EB">
        <w:rPr>
          <w:noProof/>
          <w:lang w:eastAsia="ru-RU"/>
        </w:rPr>
        <w:pict>
          <v:shape id="Рисунок 14" o:spid="_x0000_i1046" type="#_x0000_t75" style="width:247.5pt;height:93pt;visibility:visible">
            <v:imagedata r:id="rId27" o:title=""/>
          </v:shape>
        </w:pict>
      </w:r>
    </w:p>
    <w:p w:rsidR="00195848" w:rsidRDefault="00195848" w:rsidP="009B4206">
      <w:pPr>
        <w:spacing w:after="0"/>
        <w:jc w:val="center"/>
      </w:pPr>
    </w:p>
    <w:p w:rsidR="00195848" w:rsidRDefault="00195848" w:rsidP="009B4206">
      <w:pPr>
        <w:spacing w:after="0"/>
        <w:ind w:firstLine="851"/>
      </w:pPr>
      <w:r>
        <w:t>После этого выходим на экран со списком каналов. Зажимаем ОК и в контекстном меню выбиваем добавить в избранное.</w:t>
      </w:r>
    </w:p>
    <w:p w:rsidR="00195848" w:rsidRDefault="00195848" w:rsidP="009B4206">
      <w:pPr>
        <w:spacing w:after="0"/>
        <w:jc w:val="center"/>
      </w:pPr>
    </w:p>
    <w:p w:rsidR="00195848" w:rsidRDefault="00195848">
      <w:pPr>
        <w:spacing w:line="259" w:lineRule="auto"/>
      </w:pPr>
    </w:p>
    <w:sectPr w:rsidR="00195848" w:rsidSect="005A0EF7">
      <w:pgSz w:w="11906" w:h="16838" w:code="9"/>
      <w:pgMar w:top="284" w:right="424" w:bottom="1134" w:left="28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7233F"/>
    <w:rsid w:val="00076E44"/>
    <w:rsid w:val="000A29BC"/>
    <w:rsid w:val="000F177F"/>
    <w:rsid w:val="00195848"/>
    <w:rsid w:val="001C093D"/>
    <w:rsid w:val="00366C64"/>
    <w:rsid w:val="00414DA7"/>
    <w:rsid w:val="0057233F"/>
    <w:rsid w:val="005A0EF7"/>
    <w:rsid w:val="005F3E75"/>
    <w:rsid w:val="006C0B77"/>
    <w:rsid w:val="006D0BA1"/>
    <w:rsid w:val="006F2958"/>
    <w:rsid w:val="007777FE"/>
    <w:rsid w:val="00783BD7"/>
    <w:rsid w:val="008242FF"/>
    <w:rsid w:val="00870751"/>
    <w:rsid w:val="00922C48"/>
    <w:rsid w:val="0099174F"/>
    <w:rsid w:val="009A51EB"/>
    <w:rsid w:val="009B4206"/>
    <w:rsid w:val="009C42C8"/>
    <w:rsid w:val="009C73D7"/>
    <w:rsid w:val="00B915B7"/>
    <w:rsid w:val="00BC572F"/>
    <w:rsid w:val="00C0072C"/>
    <w:rsid w:val="00CF34B7"/>
    <w:rsid w:val="00DF12D1"/>
    <w:rsid w:val="00DF7B5F"/>
    <w:rsid w:val="00E32469"/>
    <w:rsid w:val="00EA59DF"/>
    <w:rsid w:val="00EE4070"/>
    <w:rsid w:val="00F12C76"/>
    <w:rsid w:val="00F3739D"/>
    <w:rsid w:val="00F716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B4206"/>
    <w:pPr>
      <w:spacing w:after="160"/>
    </w:pPr>
    <w:rPr>
      <w:rFonts w:ascii="Times New Roman" w:hAnsi="Times New Roman"/>
      <w:kern w:val="2"/>
      <w:sz w:val="28"/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99"/>
    <w:qFormat/>
    <w:rsid w:val="007777FE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5A0EF7"/>
    <w:rPr>
      <w:rFonts w:cs="Times New Roman"/>
      <w:color w:val="0563C1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rsid w:val="005A0EF7"/>
    <w:rPr>
      <w:rFonts w:cs="Times New Roman"/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rsid w:val="00E32469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3246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9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7" Type="http://schemas.openxmlformats.org/officeDocument/2006/relationships/image" Target="media/image4.png"/><Relationship Id="rId12" Type="http://schemas.openxmlformats.org/officeDocument/2006/relationships/hyperlink" Target="https://t.me/ott_drmplay" TargetMode="External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24" Type="http://schemas.openxmlformats.org/officeDocument/2006/relationships/image" Target="media/image19.png"/><Relationship Id="rId5" Type="http://schemas.openxmlformats.org/officeDocument/2006/relationships/image" Target="media/image2.png"/><Relationship Id="rId15" Type="http://schemas.openxmlformats.org/officeDocument/2006/relationships/hyperlink" Target="https://t.me/ott_drmplay_chat" TargetMode="External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4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0.png"/><Relationship Id="rId22" Type="http://schemas.openxmlformats.org/officeDocument/2006/relationships/image" Target="media/image17.png"/><Relationship Id="rId27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123</TotalTime>
  <Pages>7</Pages>
  <Words>481</Words>
  <Characters>2748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Сергей</cp:lastModifiedBy>
  <cp:revision>13</cp:revision>
  <dcterms:created xsi:type="dcterms:W3CDTF">2023-12-12T06:44:00Z</dcterms:created>
  <dcterms:modified xsi:type="dcterms:W3CDTF">2025-02-16T20:46:00Z</dcterms:modified>
</cp:coreProperties>
</file>